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778"/>
      </w:tblGrid>
      <w:tr w:rsidR="00942A85" w:rsidRPr="00942A85" w:rsidTr="0036164A">
        <w:tc>
          <w:tcPr>
            <w:tcW w:w="5778" w:type="dxa"/>
          </w:tcPr>
          <w:p w:rsidR="00942A85" w:rsidRPr="00942A85" w:rsidRDefault="001849D7" w:rsidP="005363C5">
            <w:pPr>
              <w:spacing w:after="75" w:line="315" w:lineRule="atLeast"/>
              <w:rPr>
                <w:rFonts w:ascii="Tahoma" w:eastAsia="Times New Roman" w:hAnsi="Tahoma" w:cs="Tahoma"/>
                <w:b/>
                <w:color w:val="555555"/>
                <w:sz w:val="48"/>
                <w:szCs w:val="48"/>
                <w:u w:val="single"/>
                <w:lang w:val="de-DE" w:eastAsia="de-CH"/>
              </w:rPr>
            </w:pPr>
            <w:r>
              <w:rPr>
                <w:rFonts w:ascii="Tahoma" w:eastAsia="Times New Roman" w:hAnsi="Tahoma" w:cs="Tahoma"/>
                <w:b/>
                <w:noProof/>
                <w:color w:val="555555"/>
                <w:sz w:val="48"/>
                <w:szCs w:val="48"/>
                <w:u w:val="single"/>
                <w:lang w:eastAsia="de-CH"/>
              </w:rPr>
              <w:drawing>
                <wp:anchor distT="0" distB="0" distL="114300" distR="114300" simplePos="0" relativeHeight="251666432" behindDoc="0" locked="0" layoutInCell="1" allowOverlap="1" wp14:anchorId="197AA4AA" wp14:editId="110BD6AB">
                  <wp:simplePos x="0" y="0"/>
                  <wp:positionH relativeFrom="column">
                    <wp:posOffset>3438682</wp:posOffset>
                  </wp:positionH>
                  <wp:positionV relativeFrom="paragraph">
                    <wp:posOffset>-750870</wp:posOffset>
                  </wp:positionV>
                  <wp:extent cx="3192383" cy="2087593"/>
                  <wp:effectExtent l="0" t="0" r="8017" b="0"/>
                  <wp:wrapNone/>
                  <wp:docPr id="28" name="irc_mi" descr="http://www.middelstum-info.nl/Filmen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iddelstum-info.nl/Filmen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072" cy="20873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6164A">
              <w:rPr>
                <w:rFonts w:ascii="Tahoma" w:eastAsia="Times New Roman" w:hAnsi="Tahoma" w:cs="Tahoma"/>
                <w:b/>
                <w:color w:val="555555"/>
                <w:sz w:val="48"/>
                <w:szCs w:val="48"/>
                <w:u w:val="single"/>
                <w:lang w:val="de-DE" w:eastAsia="de-CH"/>
              </w:rPr>
              <w:t>Musikv</w:t>
            </w:r>
            <w:r w:rsidR="00942A85" w:rsidRPr="00942A85">
              <w:rPr>
                <w:rFonts w:ascii="Tahoma" w:eastAsia="Times New Roman" w:hAnsi="Tahoma" w:cs="Tahoma"/>
                <w:b/>
                <w:color w:val="555555"/>
                <w:sz w:val="48"/>
                <w:szCs w:val="48"/>
                <w:u w:val="single"/>
                <w:lang w:val="de-DE" w:eastAsia="de-CH"/>
              </w:rPr>
              <w:t>ideoclip drehen</w:t>
            </w:r>
          </w:p>
        </w:tc>
      </w:tr>
    </w:tbl>
    <w:p w:rsidR="00942A85" w:rsidRPr="00942A85" w:rsidRDefault="00942A85" w:rsidP="005363C5">
      <w:pPr>
        <w:shd w:val="clear" w:color="auto" w:fill="FFFFFF"/>
        <w:spacing w:after="75" w:line="315" w:lineRule="atLeast"/>
        <w:rPr>
          <w:rFonts w:ascii="Tahoma" w:eastAsia="Times New Roman" w:hAnsi="Tahoma" w:cs="Tahoma"/>
          <w:b/>
          <w:color w:val="555555"/>
          <w:sz w:val="48"/>
          <w:szCs w:val="48"/>
          <w:u w:val="single"/>
          <w:lang w:val="de-DE" w:eastAsia="de-CH"/>
        </w:rPr>
      </w:pPr>
      <w:r w:rsidRPr="00942A85">
        <w:rPr>
          <w:rFonts w:ascii="Tahoma" w:eastAsia="Times New Roman" w:hAnsi="Tahoma" w:cs="Tahoma"/>
          <w:b/>
          <w:color w:val="555555"/>
          <w:sz w:val="48"/>
          <w:szCs w:val="48"/>
          <w:u w:val="single"/>
          <w:lang w:val="de-DE" w:eastAsia="de-CH"/>
        </w:rPr>
        <w:t xml:space="preserve"> </w:t>
      </w:r>
    </w:p>
    <w:p w:rsidR="005363C5" w:rsidRPr="00942A85" w:rsidRDefault="005363C5" w:rsidP="005363C5">
      <w:pPr>
        <w:shd w:val="clear" w:color="auto" w:fill="FFFFFF"/>
        <w:spacing w:after="75" w:line="315" w:lineRule="atLeast"/>
        <w:rPr>
          <w:rFonts w:ascii="Tahoma" w:eastAsia="Times New Roman" w:hAnsi="Tahoma" w:cs="Tahoma"/>
          <w:b/>
          <w:color w:val="555555"/>
          <w:sz w:val="36"/>
          <w:szCs w:val="48"/>
          <w:lang w:val="de-DE" w:eastAsia="de-CH"/>
        </w:rPr>
      </w:pPr>
      <w:r w:rsidRPr="00942A85">
        <w:rPr>
          <w:rFonts w:ascii="Tahoma" w:eastAsia="Times New Roman" w:hAnsi="Tahoma" w:cs="Tahoma"/>
          <w:b/>
          <w:color w:val="555555"/>
          <w:sz w:val="36"/>
          <w:szCs w:val="48"/>
          <w:lang w:val="de-DE" w:eastAsia="de-CH"/>
        </w:rPr>
        <w:t>Die einzelnen Schritte</w:t>
      </w:r>
      <w:r w:rsidR="00942A85">
        <w:rPr>
          <w:rFonts w:ascii="Tahoma" w:eastAsia="Times New Roman" w:hAnsi="Tahoma" w:cs="Tahoma"/>
          <w:b/>
          <w:color w:val="555555"/>
          <w:sz w:val="36"/>
          <w:szCs w:val="48"/>
          <w:lang w:val="de-DE" w:eastAsia="de-CH"/>
        </w:rPr>
        <w:t>:</w:t>
      </w:r>
    </w:p>
    <w:p w:rsidR="005363C5" w:rsidRDefault="005363C5" w:rsidP="005363C5">
      <w:pPr>
        <w:shd w:val="clear" w:color="auto" w:fill="FFFFFF"/>
        <w:spacing w:after="75" w:line="315" w:lineRule="atLeast"/>
        <w:rPr>
          <w:rFonts w:ascii="Britannic Bold" w:eastAsia="Times New Roman" w:hAnsi="Britannic Bold" w:cs="Arial"/>
          <w:color w:val="555555"/>
          <w:sz w:val="28"/>
          <w:szCs w:val="28"/>
          <w:lang w:val="de-DE" w:eastAsia="de-CH"/>
        </w:rPr>
      </w:pPr>
    </w:p>
    <w:p w:rsidR="00A7020A" w:rsidRDefault="005363C5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</w:pPr>
      <w:r w:rsidRPr="00636CF6"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>1. Crew für die D</w:t>
      </w:r>
      <w:r w:rsidR="00A7020A"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 xml:space="preserve">reharbeiten zusammenstellen </w:t>
      </w:r>
    </w:p>
    <w:p w:rsidR="005363C5" w:rsidRPr="00636CF6" w:rsidRDefault="00A7020A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 xml:space="preserve">    -&gt;</w:t>
      </w:r>
      <w:r w:rsidR="0062274D"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>2</w:t>
      </w:r>
      <w:r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>er/3</w:t>
      </w:r>
      <w:r w:rsidR="005363C5" w:rsidRPr="00636CF6"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>er Gruppen</w:t>
      </w:r>
    </w:p>
    <w:p w:rsidR="005363C5" w:rsidRPr="00636CF6" w:rsidRDefault="005363C5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</w:pPr>
      <w:r w:rsidRPr="00636CF6"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>2. Song auswählen</w:t>
      </w:r>
    </w:p>
    <w:p w:rsidR="005363C5" w:rsidRPr="00636CF6" w:rsidRDefault="005363C5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</w:pPr>
      <w:r w:rsidRPr="00636CF6"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>3. Song analysieren</w:t>
      </w:r>
    </w:p>
    <w:p w:rsidR="005363C5" w:rsidRPr="00636CF6" w:rsidRDefault="005363C5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- Welche Geschichte</w:t>
      </w:r>
      <w:r w:rsidR="001272CB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/Situationen passen</w:t>
      </w:r>
      <w:r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zu diesem Song?</w:t>
      </w:r>
    </w:p>
    <w:p w:rsidR="00636CF6" w:rsidRDefault="005363C5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- Welche Stimmung vermittelt dieser Song? (traurige Szene, lustige </w:t>
      </w:r>
    </w:p>
    <w:p w:rsidR="005363C5" w:rsidRPr="00636CF6" w:rsidRDefault="00636CF6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 </w:t>
      </w:r>
      <w:r w:rsidR="005363C5"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Szene..etc.)</w:t>
      </w:r>
    </w:p>
    <w:p w:rsidR="005363C5" w:rsidRPr="00636CF6" w:rsidRDefault="005363C5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- Wo könnte die Geschichte abspielen?</w:t>
      </w:r>
      <w:r w:rsidR="001272CB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Sucht mindestens 5 Drehorte!</w:t>
      </w:r>
    </w:p>
    <w:p w:rsidR="00636CF6" w:rsidRPr="00636CF6" w:rsidRDefault="00636CF6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- Welche Personen kommen in der</w:t>
      </w:r>
      <w:r w:rsidR="001412DC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/n</w:t>
      </w:r>
      <w:r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Geschichte</w:t>
      </w:r>
      <w:r w:rsidR="001412DC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/Situationen</w:t>
      </w:r>
      <w:r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vor?</w:t>
      </w:r>
    </w:p>
    <w:p w:rsidR="00636CF6" w:rsidRDefault="00636CF6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- Brauchen wir zusätzliche Statisten (Nebenrollen)? -&gt; andere</w:t>
      </w: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</w:t>
      </w:r>
    </w:p>
    <w:p w:rsidR="00636CF6" w:rsidRPr="00636CF6" w:rsidRDefault="00636CF6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 </w:t>
      </w:r>
      <w:proofErr w:type="spellStart"/>
      <w:r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SchülerInnen</w:t>
      </w:r>
      <w:proofErr w:type="spellEnd"/>
      <w:r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der Oberstufe anfragen</w:t>
      </w:r>
    </w:p>
    <w:p w:rsidR="00575543" w:rsidRPr="00636CF6" w:rsidRDefault="005363C5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</w:pPr>
      <w:r w:rsidRPr="00636CF6"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>4. Dreh planen</w:t>
      </w:r>
    </w:p>
    <w:p w:rsidR="005363C5" w:rsidRDefault="005363C5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 w:rsidRPr="00636CF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- </w:t>
      </w:r>
      <w:r w:rsidR="006E7D2C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Geschichte</w:t>
      </w:r>
      <w:r w:rsidR="001E21B9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/Situationen</w:t>
      </w:r>
      <w:r w:rsidR="006E7D2C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detailliert</w:t>
      </w:r>
      <w:r w:rsidR="005B290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notieren -&gt; AB 1</w:t>
      </w:r>
    </w:p>
    <w:p w:rsidR="00895BE0" w:rsidRDefault="00895BE0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- </w:t>
      </w:r>
      <w:r w:rsidR="005B290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Geschichte</w:t>
      </w:r>
      <w:r w:rsidR="001E21B9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/Situationen</w:t>
      </w:r>
      <w:r w:rsidR="005B290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in einzelne Szenen aufteilen -&gt; AB 2</w:t>
      </w:r>
    </w:p>
    <w:p w:rsidR="005B2906" w:rsidRDefault="005B2906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- Die einzelnen Szenen den Textpassagen des Songs zuordnen (Story, </w:t>
      </w:r>
    </w:p>
    <w:p w:rsidR="005B2906" w:rsidRDefault="005B2906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 wie viele Personen, Ort, Kostüme, Hintergrund…)</w:t>
      </w:r>
    </w:p>
    <w:p w:rsidR="005B2906" w:rsidRDefault="005B2906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>5</w:t>
      </w:r>
      <w:r w:rsidRPr="00636CF6"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 xml:space="preserve">. </w:t>
      </w:r>
      <w:r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>Filmen</w:t>
      </w:r>
    </w:p>
    <w:p w:rsidR="001E21B9" w:rsidRDefault="005B2906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- Equipment organisieren (Handy mit Song</w:t>
      </w:r>
      <w:r w:rsidR="001E21B9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, Handy zum Filmen, </w:t>
      </w:r>
    </w:p>
    <w:p w:rsidR="005B2906" w:rsidRDefault="001E21B9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 xml:space="preserve">  Fotokamera</w:t>
      </w:r>
      <w:r w:rsidR="005B2906"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…)</w:t>
      </w:r>
    </w:p>
    <w:p w:rsidR="005B2906" w:rsidRDefault="005B2906" w:rsidP="005B2906">
      <w:pPr>
        <w:shd w:val="clear" w:color="auto" w:fill="FFFFFF"/>
        <w:spacing w:after="75" w:line="36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- genügend Zeit einberechnen</w:t>
      </w:r>
    </w:p>
    <w:p w:rsidR="005B2906" w:rsidRPr="00A7020A" w:rsidRDefault="005B2906" w:rsidP="00A7020A">
      <w:pPr>
        <w:shd w:val="clear" w:color="auto" w:fill="FFFFFF"/>
        <w:spacing w:after="75" w:line="360" w:lineRule="auto"/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</w:pPr>
      <w:r w:rsidRPr="005B2906"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>6.</w:t>
      </w:r>
      <w:r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 xml:space="preserve"> Filmbearbeitung</w:t>
      </w:r>
      <w:r w:rsidR="009B4379"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 xml:space="preserve"> mit Movie </w:t>
      </w:r>
      <w:proofErr w:type="spellStart"/>
      <w:r w:rsidR="009B4379">
        <w:rPr>
          <w:rFonts w:ascii="Tahoma" w:eastAsia="Times New Roman" w:hAnsi="Tahoma" w:cs="Tahoma"/>
          <w:b/>
          <w:color w:val="555555"/>
          <w:sz w:val="28"/>
          <w:szCs w:val="28"/>
          <w:lang w:val="de-DE" w:eastAsia="de-CH"/>
        </w:rPr>
        <w:t>Maker</w:t>
      </w:r>
      <w:bookmarkStart w:id="0" w:name="_GoBack"/>
      <w:bookmarkEnd w:id="0"/>
      <w:proofErr w:type="spellEnd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B2906" w:rsidTr="005B2906">
        <w:trPr>
          <w:trHeight w:val="836"/>
        </w:trPr>
        <w:tc>
          <w:tcPr>
            <w:tcW w:w="9288" w:type="dxa"/>
          </w:tcPr>
          <w:p w:rsidR="005B2906" w:rsidRPr="005B2906" w:rsidRDefault="005B2906" w:rsidP="005B2906">
            <w:pPr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b/>
                <w:noProof/>
                <w:color w:val="555555"/>
                <w:sz w:val="36"/>
                <w:szCs w:val="28"/>
                <w:lang w:eastAsia="de-CH"/>
              </w:rPr>
              <w:lastRenderedPageBreak/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4493260</wp:posOffset>
                  </wp:positionH>
                  <wp:positionV relativeFrom="paragraph">
                    <wp:posOffset>-43815</wp:posOffset>
                  </wp:positionV>
                  <wp:extent cx="1360805" cy="888365"/>
                  <wp:effectExtent l="19050" t="0" r="0" b="0"/>
                  <wp:wrapTight wrapText="bothSides">
                    <wp:wrapPolygon edited="0">
                      <wp:start x="-302" y="0"/>
                      <wp:lineTo x="0" y="21307"/>
                      <wp:lineTo x="1512" y="21307"/>
                      <wp:lineTo x="16933" y="21307"/>
                      <wp:lineTo x="18748" y="21307"/>
                      <wp:lineTo x="19957" y="18528"/>
                      <wp:lineTo x="19655" y="14822"/>
                      <wp:lineTo x="21469" y="10190"/>
                      <wp:lineTo x="21469" y="7874"/>
                      <wp:lineTo x="19655" y="7411"/>
                      <wp:lineTo x="20259" y="1390"/>
                      <wp:lineTo x="19050" y="0"/>
                      <wp:lineTo x="13002" y="0"/>
                      <wp:lineTo x="-302" y="0"/>
                    </wp:wrapPolygon>
                  </wp:wrapTight>
                  <wp:docPr id="7" name="irc_mi" descr="http://www.middelstum-info.nl/Filmen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iddelstum-info.nl/Filmen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0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B2906">
              <w:rPr>
                <w:rFonts w:ascii="Tahoma" w:eastAsia="Times New Roman" w:hAnsi="Tahoma" w:cs="Tahoma"/>
                <w:b/>
                <w:color w:val="555555"/>
                <w:sz w:val="36"/>
                <w:szCs w:val="28"/>
                <w:lang w:val="de-DE" w:eastAsia="de-CH"/>
              </w:rPr>
              <w:t>Dreh planen – AB 1</w:t>
            </w:r>
            <w:r>
              <w:t xml:space="preserve"> </w:t>
            </w:r>
          </w:p>
        </w:tc>
      </w:tr>
      <w:tr w:rsidR="005B2906" w:rsidTr="005B2906">
        <w:trPr>
          <w:trHeight w:val="836"/>
        </w:trPr>
        <w:tc>
          <w:tcPr>
            <w:tcW w:w="9288" w:type="dxa"/>
          </w:tcPr>
          <w:p w:rsidR="005B2906" w:rsidRPr="005B2906" w:rsidRDefault="005B2906" w:rsidP="005B2906">
            <w:pPr>
              <w:spacing w:line="480" w:lineRule="auto"/>
              <w:rPr>
                <w:rFonts w:ascii="Tahoma" w:eastAsia="Times New Roman" w:hAnsi="Tahoma" w:cs="Tahoma"/>
                <w:b/>
                <w:color w:val="555555"/>
                <w:sz w:val="6"/>
                <w:szCs w:val="28"/>
                <w:lang w:val="de-DE" w:eastAsia="de-CH"/>
              </w:rPr>
            </w:pPr>
          </w:p>
          <w:p w:rsidR="005B2906" w:rsidRDefault="005B2906" w:rsidP="005B2906">
            <w:pPr>
              <w:spacing w:line="480" w:lineRule="auto"/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  <w:t>Schreibt eure Geschichte stichwortartig auf:</w:t>
            </w:r>
          </w:p>
          <w:p w:rsidR="005B2906" w:rsidRDefault="005B2906" w:rsidP="005B2906">
            <w:pPr>
              <w:spacing w:line="480" w:lineRule="auto"/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5B2906" w:rsidRDefault="005B2906" w:rsidP="005363C5">
      <w:pPr>
        <w:shd w:val="clear" w:color="auto" w:fill="FFFFFF"/>
        <w:spacing w:after="75" w:line="315" w:lineRule="atLeast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86"/>
        <w:gridCol w:w="3414"/>
        <w:gridCol w:w="3312"/>
      </w:tblGrid>
      <w:tr w:rsidR="00942A85" w:rsidRPr="005B2906" w:rsidTr="00942A85">
        <w:trPr>
          <w:trHeight w:val="836"/>
        </w:trPr>
        <w:tc>
          <w:tcPr>
            <w:tcW w:w="9212" w:type="dxa"/>
            <w:gridSpan w:val="3"/>
          </w:tcPr>
          <w:p w:rsidR="00942A85" w:rsidRDefault="00942A85" w:rsidP="005B2906">
            <w:pPr>
              <w:rPr>
                <w:rFonts w:ascii="Tahoma" w:eastAsia="Times New Roman" w:hAnsi="Tahoma" w:cs="Tahoma"/>
                <w:b/>
                <w:color w:val="555555"/>
                <w:sz w:val="36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b/>
                <w:color w:val="555555"/>
                <w:sz w:val="36"/>
                <w:szCs w:val="28"/>
                <w:lang w:val="de-DE" w:eastAsia="de-CH"/>
              </w:rPr>
              <w:lastRenderedPageBreak/>
              <w:t>Einzelne Szenen</w:t>
            </w:r>
            <w:r w:rsidRPr="005B2906">
              <w:rPr>
                <w:rFonts w:ascii="Tahoma" w:eastAsia="Times New Roman" w:hAnsi="Tahoma" w:cs="Tahoma"/>
                <w:b/>
                <w:color w:val="555555"/>
                <w:sz w:val="36"/>
                <w:szCs w:val="28"/>
                <w:lang w:val="de-DE" w:eastAsia="de-CH"/>
              </w:rPr>
              <w:t xml:space="preserve"> – AB </w:t>
            </w:r>
            <w:r>
              <w:rPr>
                <w:rFonts w:ascii="Tahoma" w:eastAsia="Times New Roman" w:hAnsi="Tahoma" w:cs="Tahoma"/>
                <w:b/>
                <w:color w:val="555555"/>
                <w:sz w:val="36"/>
                <w:szCs w:val="28"/>
                <w:lang w:val="de-DE" w:eastAsia="de-CH"/>
              </w:rPr>
              <w:t>2</w:t>
            </w:r>
          </w:p>
          <w:p w:rsidR="00942A85" w:rsidRDefault="00942A85" w:rsidP="005B2906">
            <w:pPr>
              <w:rPr>
                <w:rFonts w:ascii="Tahoma" w:eastAsia="Times New Roman" w:hAnsi="Tahoma" w:cs="Tahoma"/>
                <w:b/>
                <w:color w:val="555555"/>
                <w:sz w:val="36"/>
                <w:szCs w:val="28"/>
                <w:lang w:val="de-DE" w:eastAsia="de-CH"/>
              </w:rPr>
            </w:pPr>
          </w:p>
          <w:p w:rsidR="00942A85" w:rsidRDefault="00942A85" w:rsidP="005B2906">
            <w:pPr>
              <w:rPr>
                <w:rFonts w:ascii="Tahoma" w:eastAsia="Times New Roman" w:hAnsi="Tahoma" w:cs="Tahoma"/>
                <w:b/>
                <w:color w:val="555555"/>
                <w:sz w:val="36"/>
                <w:szCs w:val="28"/>
                <w:lang w:val="de-DE" w:eastAsia="de-CH"/>
              </w:rPr>
            </w:pPr>
          </w:p>
          <w:p w:rsidR="00942A85" w:rsidRPr="005B2906" w:rsidRDefault="00942A85" w:rsidP="005B2906">
            <w:pPr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b/>
                <w:noProof/>
                <w:color w:val="555555"/>
                <w:sz w:val="28"/>
                <w:szCs w:val="28"/>
                <w:lang w:eastAsia="de-CH"/>
              </w:rPr>
              <w:drawing>
                <wp:anchor distT="0" distB="0" distL="114300" distR="114300" simplePos="0" relativeHeight="251664384" behindDoc="1" locked="0" layoutInCell="1" allowOverlap="1" wp14:anchorId="5F13786E" wp14:editId="090009D4">
                  <wp:simplePos x="0" y="0"/>
                  <wp:positionH relativeFrom="column">
                    <wp:posOffset>4346575</wp:posOffset>
                  </wp:positionH>
                  <wp:positionV relativeFrom="paragraph">
                    <wp:posOffset>-759460</wp:posOffset>
                  </wp:positionV>
                  <wp:extent cx="1360805" cy="888365"/>
                  <wp:effectExtent l="19050" t="0" r="0" b="0"/>
                  <wp:wrapTight wrapText="bothSides">
                    <wp:wrapPolygon edited="0">
                      <wp:start x="-302" y="0"/>
                      <wp:lineTo x="0" y="21307"/>
                      <wp:lineTo x="1512" y="21307"/>
                      <wp:lineTo x="16933" y="21307"/>
                      <wp:lineTo x="18748" y="21307"/>
                      <wp:lineTo x="19957" y="18528"/>
                      <wp:lineTo x="19655" y="14822"/>
                      <wp:lineTo x="21469" y="10190"/>
                      <wp:lineTo x="21469" y="7874"/>
                      <wp:lineTo x="19655" y="7411"/>
                      <wp:lineTo x="20259" y="1390"/>
                      <wp:lineTo x="19050" y="0"/>
                      <wp:lineTo x="13002" y="0"/>
                      <wp:lineTo x="-302" y="0"/>
                    </wp:wrapPolygon>
                  </wp:wrapTight>
                  <wp:docPr id="25" name="irc_mi" descr="http://www.middelstum-info.nl/Filmen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iddelstum-info.nl/Filmen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0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B2906" w:rsidRPr="005B2906" w:rsidTr="005B2906">
        <w:tc>
          <w:tcPr>
            <w:tcW w:w="2486" w:type="dxa"/>
          </w:tcPr>
          <w:p w:rsidR="005B2906" w:rsidRPr="005B2906" w:rsidRDefault="005B2906" w:rsidP="005B2906">
            <w:pPr>
              <w:spacing w:after="75" w:line="315" w:lineRule="atLeast"/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</w:pPr>
            <w:r w:rsidRPr="005B2906"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  <w:t>Szenen:</w:t>
            </w:r>
          </w:p>
        </w:tc>
        <w:tc>
          <w:tcPr>
            <w:tcW w:w="3414" w:type="dxa"/>
          </w:tcPr>
          <w:p w:rsidR="005B2906" w:rsidRP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</w:pPr>
            <w:r w:rsidRPr="005B2906"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  <w:t>Handlung:</w:t>
            </w:r>
          </w:p>
          <w:p w:rsidR="005B2906" w:rsidRP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</w:pPr>
          </w:p>
        </w:tc>
        <w:tc>
          <w:tcPr>
            <w:tcW w:w="3312" w:type="dxa"/>
          </w:tcPr>
          <w:p w:rsidR="00942A85" w:rsidRDefault="00942A85" w:rsidP="005363C5">
            <w:pPr>
              <w:spacing w:after="75" w:line="315" w:lineRule="atLeast"/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  <w:t>Personen, Requisiten,</w:t>
            </w:r>
          </w:p>
          <w:p w:rsidR="005B2906" w:rsidRPr="005B2906" w:rsidRDefault="00942A85" w:rsidP="00942A85">
            <w:pPr>
              <w:spacing w:after="75" w:line="315" w:lineRule="atLeast"/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b/>
                <w:color w:val="555555"/>
                <w:sz w:val="28"/>
                <w:szCs w:val="28"/>
                <w:lang w:val="de-DE" w:eastAsia="de-CH"/>
              </w:rPr>
              <w:t>Ort:</w:t>
            </w:r>
          </w:p>
        </w:tc>
      </w:tr>
      <w:tr w:rsidR="005B2906" w:rsidTr="005B2906">
        <w:tc>
          <w:tcPr>
            <w:tcW w:w="2486" w:type="dxa"/>
          </w:tcPr>
          <w:p w:rsidR="005B2906" w:rsidRDefault="005B2906" w:rsidP="005B2906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  <w:t>Szene 1: Start</w:t>
            </w:r>
          </w:p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  <w:r w:rsidRPr="005B2906">
              <w:rPr>
                <w:rFonts w:ascii="Tahoma" w:eastAsia="Times New Roman" w:hAnsi="Tahoma" w:cs="Tahoma"/>
                <w:noProof/>
                <w:color w:val="555555"/>
                <w:sz w:val="28"/>
                <w:szCs w:val="28"/>
                <w:lang w:eastAsia="de-CH"/>
              </w:rPr>
              <w:drawing>
                <wp:inline distT="0" distB="0" distL="0" distR="0" wp14:anchorId="7FE6C442" wp14:editId="530419D4">
                  <wp:extent cx="1361177" cy="888520"/>
                  <wp:effectExtent l="19050" t="0" r="0" b="0"/>
                  <wp:docPr id="15" name="irc_mi" descr="http://www.middelstum-info.nl/Filmen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iddelstum-info.nl/Filmen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0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4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</w:p>
        </w:tc>
        <w:tc>
          <w:tcPr>
            <w:tcW w:w="3312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</w:p>
        </w:tc>
      </w:tr>
      <w:tr w:rsidR="005B2906" w:rsidTr="005B2906">
        <w:tc>
          <w:tcPr>
            <w:tcW w:w="2486" w:type="dxa"/>
          </w:tcPr>
          <w:p w:rsidR="005B2906" w:rsidRDefault="005B2906" w:rsidP="005B2906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  <w:t xml:space="preserve">Szene 2: </w:t>
            </w:r>
          </w:p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  <w:r w:rsidRPr="005B2906">
              <w:rPr>
                <w:rFonts w:ascii="Tahoma" w:eastAsia="Times New Roman" w:hAnsi="Tahoma" w:cs="Tahoma"/>
                <w:noProof/>
                <w:color w:val="555555"/>
                <w:sz w:val="28"/>
                <w:szCs w:val="28"/>
                <w:lang w:eastAsia="de-CH"/>
              </w:rPr>
              <w:drawing>
                <wp:inline distT="0" distB="0" distL="0" distR="0" wp14:anchorId="336D28DD" wp14:editId="7DC587EA">
                  <wp:extent cx="1361177" cy="888520"/>
                  <wp:effectExtent l="19050" t="0" r="0" b="0"/>
                  <wp:docPr id="16" name="irc_mi" descr="http://www.middelstum-info.nl/Filmen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iddelstum-info.nl/Filmen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0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4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</w:p>
        </w:tc>
        <w:tc>
          <w:tcPr>
            <w:tcW w:w="3312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</w:p>
        </w:tc>
      </w:tr>
      <w:tr w:rsidR="005B2906" w:rsidTr="005B2906">
        <w:tc>
          <w:tcPr>
            <w:tcW w:w="2486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  <w:t>Szene 3:</w:t>
            </w:r>
          </w:p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  <w:r w:rsidRPr="005B2906">
              <w:rPr>
                <w:rFonts w:ascii="Tahoma" w:eastAsia="Times New Roman" w:hAnsi="Tahoma" w:cs="Tahoma"/>
                <w:noProof/>
                <w:color w:val="555555"/>
                <w:sz w:val="28"/>
                <w:szCs w:val="28"/>
                <w:lang w:eastAsia="de-CH"/>
              </w:rPr>
              <w:drawing>
                <wp:inline distT="0" distB="0" distL="0" distR="0" wp14:anchorId="2E010380" wp14:editId="77F02255">
                  <wp:extent cx="1361177" cy="888520"/>
                  <wp:effectExtent l="19050" t="0" r="0" b="0"/>
                  <wp:docPr id="17" name="irc_mi" descr="http://www.middelstum-info.nl/Filmen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iddelstum-info.nl/Filmen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0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4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</w:p>
        </w:tc>
        <w:tc>
          <w:tcPr>
            <w:tcW w:w="3312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</w:p>
        </w:tc>
      </w:tr>
      <w:tr w:rsidR="005B2906" w:rsidTr="005B2906">
        <w:tc>
          <w:tcPr>
            <w:tcW w:w="2486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  <w:t>Szene 4:</w:t>
            </w:r>
          </w:p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  <w:r w:rsidRPr="005B2906">
              <w:rPr>
                <w:rFonts w:ascii="Tahoma" w:eastAsia="Times New Roman" w:hAnsi="Tahoma" w:cs="Tahoma"/>
                <w:noProof/>
                <w:color w:val="555555"/>
                <w:sz w:val="28"/>
                <w:szCs w:val="28"/>
                <w:lang w:eastAsia="de-CH"/>
              </w:rPr>
              <w:drawing>
                <wp:inline distT="0" distB="0" distL="0" distR="0" wp14:anchorId="5262191A" wp14:editId="1869EED0">
                  <wp:extent cx="1361177" cy="888520"/>
                  <wp:effectExtent l="19050" t="0" r="0" b="0"/>
                  <wp:docPr id="18" name="irc_mi" descr="http://www.middelstum-info.nl/Filmen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iddelstum-info.nl/Filmen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0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4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</w:p>
        </w:tc>
        <w:tc>
          <w:tcPr>
            <w:tcW w:w="3312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</w:p>
        </w:tc>
      </w:tr>
      <w:tr w:rsidR="005B2906" w:rsidTr="005B2906">
        <w:tc>
          <w:tcPr>
            <w:tcW w:w="2486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  <w:r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  <w:t>Szene 5:</w:t>
            </w:r>
          </w:p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  <w:r w:rsidRPr="005B2906">
              <w:rPr>
                <w:rFonts w:ascii="Tahoma" w:eastAsia="Times New Roman" w:hAnsi="Tahoma" w:cs="Tahoma"/>
                <w:noProof/>
                <w:color w:val="555555"/>
                <w:sz w:val="28"/>
                <w:szCs w:val="28"/>
                <w:lang w:eastAsia="de-CH"/>
              </w:rPr>
              <w:drawing>
                <wp:inline distT="0" distB="0" distL="0" distR="0" wp14:anchorId="32FB5869" wp14:editId="6F7B8C7B">
                  <wp:extent cx="1361177" cy="888520"/>
                  <wp:effectExtent l="19050" t="0" r="0" b="0"/>
                  <wp:docPr id="19" name="irc_mi" descr="http://www.middelstum-info.nl/Filmen.gif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iddelstum-info.nl/Filmen.gif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0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4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</w:p>
        </w:tc>
        <w:tc>
          <w:tcPr>
            <w:tcW w:w="3312" w:type="dxa"/>
          </w:tcPr>
          <w:p w:rsidR="005B2906" w:rsidRDefault="005B2906" w:rsidP="005363C5">
            <w:pPr>
              <w:spacing w:after="75" w:line="315" w:lineRule="atLeast"/>
              <w:rPr>
                <w:rFonts w:ascii="Tahoma" w:eastAsia="Times New Roman" w:hAnsi="Tahoma" w:cs="Tahoma"/>
                <w:color w:val="555555"/>
                <w:sz w:val="28"/>
                <w:szCs w:val="28"/>
                <w:lang w:val="de-DE" w:eastAsia="de-CH"/>
              </w:rPr>
            </w:pPr>
          </w:p>
        </w:tc>
      </w:tr>
    </w:tbl>
    <w:p w:rsidR="005B2906" w:rsidRDefault="005B2906" w:rsidP="005363C5">
      <w:pPr>
        <w:shd w:val="clear" w:color="auto" w:fill="FFFFFF"/>
        <w:spacing w:after="75" w:line="315" w:lineRule="atLeast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</w:p>
    <w:p w:rsidR="00735BF5" w:rsidRDefault="00735BF5" w:rsidP="00735BF5">
      <w:pPr>
        <w:shd w:val="clear" w:color="auto" w:fill="FFFFFF"/>
        <w:spacing w:after="75" w:line="48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Unser Song: ________________________________________________</w:t>
      </w:r>
    </w:p>
    <w:p w:rsidR="00735BF5" w:rsidRDefault="00735BF5" w:rsidP="00735BF5">
      <w:pPr>
        <w:shd w:val="clear" w:color="auto" w:fill="FFFFFF"/>
        <w:spacing w:after="75" w:line="48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Klasse:_____________________________________________________</w:t>
      </w:r>
    </w:p>
    <w:p w:rsidR="00735BF5" w:rsidRPr="00636CF6" w:rsidRDefault="00735BF5" w:rsidP="00735BF5">
      <w:pPr>
        <w:shd w:val="clear" w:color="auto" w:fill="FFFFFF"/>
        <w:spacing w:after="75" w:line="480" w:lineRule="auto"/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</w:pPr>
      <w:r>
        <w:rPr>
          <w:rFonts w:ascii="Tahoma" w:eastAsia="Times New Roman" w:hAnsi="Tahoma" w:cs="Tahoma"/>
          <w:color w:val="555555"/>
          <w:sz w:val="28"/>
          <w:szCs w:val="28"/>
          <w:lang w:val="de-DE" w:eastAsia="de-CH"/>
        </w:rPr>
        <w:t>Gruppenmitglieder: __________________________________________</w:t>
      </w:r>
    </w:p>
    <w:sectPr w:rsidR="00735BF5" w:rsidRPr="00636CF6" w:rsidSect="0057554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F110E"/>
    <w:multiLevelType w:val="multilevel"/>
    <w:tmpl w:val="EABA6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6128CB"/>
    <w:multiLevelType w:val="multilevel"/>
    <w:tmpl w:val="3AE02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0C763D4"/>
    <w:multiLevelType w:val="multilevel"/>
    <w:tmpl w:val="8200B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B165B6D"/>
    <w:multiLevelType w:val="multilevel"/>
    <w:tmpl w:val="4410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63C5"/>
    <w:rsid w:val="001272CB"/>
    <w:rsid w:val="001412DC"/>
    <w:rsid w:val="001849D7"/>
    <w:rsid w:val="001D4704"/>
    <w:rsid w:val="001E21B9"/>
    <w:rsid w:val="00261069"/>
    <w:rsid w:val="0036164A"/>
    <w:rsid w:val="005363C5"/>
    <w:rsid w:val="00575543"/>
    <w:rsid w:val="005B2906"/>
    <w:rsid w:val="0062274D"/>
    <w:rsid w:val="00636CF6"/>
    <w:rsid w:val="006E7D2C"/>
    <w:rsid w:val="006F3C80"/>
    <w:rsid w:val="00735BF5"/>
    <w:rsid w:val="00813E93"/>
    <w:rsid w:val="00895BE0"/>
    <w:rsid w:val="00942A85"/>
    <w:rsid w:val="009B4379"/>
    <w:rsid w:val="00A7020A"/>
    <w:rsid w:val="00A96760"/>
    <w:rsid w:val="00DE17B2"/>
    <w:rsid w:val="00F13340"/>
    <w:rsid w:val="00FA3591"/>
    <w:rsid w:val="00F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13E93"/>
  </w:style>
  <w:style w:type="paragraph" w:styleId="berschrift1">
    <w:name w:val="heading 1"/>
    <w:basedOn w:val="Standard"/>
    <w:next w:val="Standard"/>
    <w:link w:val="berschrift1Zchn"/>
    <w:uiPriority w:val="9"/>
    <w:qFormat/>
    <w:rsid w:val="00813E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13E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813E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E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13E93"/>
    <w:rPr>
      <w:rFonts w:ascii="Times New Roman" w:eastAsia="Times New Roman" w:hAnsi="Times New Roman" w:cs="Times New Roman"/>
      <w:b/>
      <w:bCs/>
      <w:sz w:val="27"/>
      <w:szCs w:val="27"/>
      <w:lang w:eastAsia="de-CH"/>
    </w:rPr>
  </w:style>
  <w:style w:type="character" w:styleId="Fett">
    <w:name w:val="Strong"/>
    <w:basedOn w:val="Absatz-Standardschriftart"/>
    <w:uiPriority w:val="22"/>
    <w:qFormat/>
    <w:rsid w:val="00813E93"/>
    <w:rPr>
      <w:b/>
      <w:bCs/>
    </w:rPr>
  </w:style>
  <w:style w:type="paragraph" w:styleId="Listenabsatz">
    <w:name w:val="List Paragraph"/>
    <w:basedOn w:val="Standard"/>
    <w:uiPriority w:val="34"/>
    <w:qFormat/>
    <w:rsid w:val="00813E93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qFormat/>
    <w:rsid w:val="00813E93"/>
    <w:pPr>
      <w:outlineLvl w:val="9"/>
    </w:pPr>
    <w:rPr>
      <w:rFonts w:ascii="Cambria" w:eastAsia="Times New Roman" w:hAnsi="Cambria" w:cs="Times New Roman"/>
      <w:color w:val="365F91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13E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Absatz-Standardschriftart"/>
    <w:uiPriority w:val="99"/>
    <w:semiHidden/>
    <w:unhideWhenUsed/>
    <w:rsid w:val="005363C5"/>
    <w:rPr>
      <w:strike w:val="0"/>
      <w:dstrike w:val="0"/>
      <w:color w:val="3D81EE"/>
      <w:u w:val="none"/>
      <w:effect w:val="none"/>
    </w:rPr>
  </w:style>
  <w:style w:type="paragraph" w:styleId="StandardWeb">
    <w:name w:val="Normal (Web)"/>
    <w:basedOn w:val="Standard"/>
    <w:uiPriority w:val="99"/>
    <w:semiHidden/>
    <w:unhideWhenUsed/>
    <w:rsid w:val="005363C5"/>
    <w:pPr>
      <w:spacing w:after="75" w:line="240" w:lineRule="auto"/>
    </w:pPr>
    <w:rPr>
      <w:rFonts w:ascii="Times New Roman" w:eastAsia="Times New Roman" w:hAnsi="Times New Roman" w:cs="Times New Roman"/>
      <w:color w:val="555555"/>
      <w:sz w:val="24"/>
      <w:szCs w:val="24"/>
      <w:lang w:eastAsia="de-CH"/>
    </w:rPr>
  </w:style>
  <w:style w:type="table" w:styleId="Tabellenraster">
    <w:name w:val="Table Grid"/>
    <w:basedOn w:val="NormaleTabelle"/>
    <w:uiPriority w:val="59"/>
    <w:rsid w:val="005B2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2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29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3692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48331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16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38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34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85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51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96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90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55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97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h/url?sa=i&amp;rct=j&amp;q=filmen&amp;source=images&amp;cd=&amp;cad=rja&amp;docid=ElDJDarONZFFAM&amp;tbnid=a91qBAAZFFMUkM:&amp;ved=0CAUQjRw&amp;url=http://www.middelstum-info.nl/Middelstum-info.nl%20Tiplijn.htm&amp;ei=yZclUtnRC-Gm0QWe7YC4BA&amp;bvm=bv.51495398,d.d2k&amp;psig=AFQjCNHXF9DQDxoz0tnX0He321ZW4kZZvA&amp;ust=137828179646046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enutzerdefini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B09B22F3.dotm</Template>
  <TotalTime>0</TotalTime>
  <Pages>3</Pages>
  <Words>298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grutzli</dc:creator>
  <cp:lastModifiedBy>Sarina Lendi</cp:lastModifiedBy>
  <cp:revision>17</cp:revision>
  <dcterms:created xsi:type="dcterms:W3CDTF">2013-09-03T07:39:00Z</dcterms:created>
  <dcterms:modified xsi:type="dcterms:W3CDTF">2015-03-18T14:52:00Z</dcterms:modified>
</cp:coreProperties>
</file>